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1A1D" w:rsidRPr="00603EF7" w:rsidRDefault="00D65572" w:rsidP="003E1F2F">
      <w:pPr>
        <w:pStyle w:val="ABUeberschrift1JMF"/>
        <w:rPr>
          <w:i/>
          <w:szCs w:val="22"/>
        </w:rPr>
      </w:pPr>
      <w:r w:rsidRPr="00D65572">
        <w:rPr>
          <w:szCs w:val="22"/>
        </w:rPr>
        <w:t xml:space="preserve">Börneplatz – </w:t>
      </w:r>
      <w:r w:rsidR="0094055B" w:rsidRPr="0094055B">
        <w:rPr>
          <w:szCs w:val="22"/>
        </w:rPr>
        <w:t>Straßenschilder</w:t>
      </w:r>
    </w:p>
    <w:p w:rsidR="003B6E95" w:rsidRDefault="003B6E95" w:rsidP="003B6E95">
      <w:pPr>
        <w:pStyle w:val="ABUeberschrift1JMF"/>
        <w:jc w:val="left"/>
      </w:pPr>
      <w:r w:rsidRPr="003B6E95">
        <w:rPr>
          <w:b w:val="0"/>
        </w:rPr>
        <w:t xml:space="preserve">1. Benennt, </w:t>
      </w:r>
      <w:r w:rsidR="0094055B" w:rsidRPr="0094055B">
        <w:rPr>
          <w:b w:val="0"/>
        </w:rPr>
        <w:t>was die Sammlung von Straßenschildern über den Platz aussagt:</w:t>
      </w:r>
    </w:p>
    <w:p w:rsidR="00182C00" w:rsidRPr="00C63F3D" w:rsidRDefault="00182C00" w:rsidP="00182C00">
      <w:pPr>
        <w:pStyle w:val="ABUeberschrift2JMF"/>
        <w:spacing w:before="0"/>
        <w:rPr>
          <w:rFonts w:ascii="Times New Roman" w:hAnsi="Times New Roman"/>
          <w:sz w:val="32"/>
        </w:rPr>
      </w:pPr>
      <w:r w:rsidRPr="00D65572">
        <w:rPr>
          <w:rFonts w:ascii="Times New Roman" w:hAnsi="Times New Roman"/>
          <w:sz w:val="32"/>
        </w:rPr>
        <w:t>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32"/>
        </w:rPr>
        <w:t>________________________________________________________</w:t>
      </w:r>
    </w:p>
    <w:p w:rsidR="003B6E95" w:rsidRPr="003B6E95" w:rsidRDefault="003B6E95" w:rsidP="003B6E95">
      <w:pPr>
        <w:pStyle w:val="ABUeberschrift1JMF"/>
        <w:jc w:val="left"/>
        <w:rPr>
          <w:b w:val="0"/>
        </w:rPr>
      </w:pPr>
      <w:r w:rsidRPr="003B6E95">
        <w:rPr>
          <w:b w:val="0"/>
        </w:rPr>
        <w:t>2. Beschreibt, wie das auf euch wirkt:</w:t>
      </w:r>
    </w:p>
    <w:p w:rsidR="00182C00" w:rsidRPr="00C63F3D" w:rsidRDefault="00182C00" w:rsidP="00182C00">
      <w:pPr>
        <w:pStyle w:val="ABUeberschrift2JMF"/>
        <w:spacing w:before="0"/>
        <w:rPr>
          <w:rFonts w:ascii="Times New Roman" w:hAnsi="Times New Roman"/>
          <w:sz w:val="32"/>
        </w:rPr>
      </w:pPr>
      <w:r w:rsidRPr="00D65572">
        <w:rPr>
          <w:rFonts w:ascii="Times New Roman" w:hAnsi="Times New Roman"/>
          <w:sz w:val="32"/>
        </w:rPr>
        <w:t>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32"/>
        </w:rPr>
        <w:t>________________________________________________________</w:t>
      </w:r>
    </w:p>
    <w:p w:rsidR="00182C00" w:rsidRDefault="003B6E95" w:rsidP="00182C00">
      <w:pPr>
        <w:pStyle w:val="ABUeberschrift1JMF"/>
        <w:jc w:val="left"/>
      </w:pPr>
      <w:r w:rsidRPr="00182C00">
        <w:rPr>
          <w:b w:val="0"/>
        </w:rPr>
        <w:t>3. Recherchiert im Internet, was das Architekt*innen-Team mit seiner Gestaltung ausdrücken wollte.</w:t>
      </w:r>
      <w:r w:rsidRPr="003B6E95">
        <w:t xml:space="preserve"> </w:t>
      </w:r>
    </w:p>
    <w:p w:rsidR="00182C00" w:rsidRPr="00C63F3D" w:rsidRDefault="00182C00" w:rsidP="00182C00">
      <w:pPr>
        <w:pStyle w:val="ABUeberschrift2JMF"/>
        <w:spacing w:before="0"/>
        <w:rPr>
          <w:rFonts w:ascii="Times New Roman" w:hAnsi="Times New Roman"/>
          <w:sz w:val="32"/>
        </w:rPr>
      </w:pPr>
      <w:r w:rsidRPr="00D65572">
        <w:rPr>
          <w:rFonts w:ascii="Times New Roman" w:hAnsi="Times New Roman"/>
          <w:sz w:val="32"/>
        </w:rPr>
        <w:t>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32"/>
        </w:rPr>
        <w:t>________________________________________________________</w:t>
      </w:r>
    </w:p>
    <w:p w:rsidR="003B6E95" w:rsidRPr="003B6E95" w:rsidRDefault="003B6E95" w:rsidP="003B6E95">
      <w:pPr>
        <w:pStyle w:val="ABUeberschrift1JMF"/>
        <w:jc w:val="left"/>
        <w:rPr>
          <w:b w:val="0"/>
        </w:rPr>
      </w:pPr>
      <w:r w:rsidRPr="003B6E95">
        <w:rPr>
          <w:b w:val="0"/>
        </w:rPr>
        <w:t>4. Welche Quellen habt ihr für eure Recherche verwendet?</w:t>
      </w:r>
    </w:p>
    <w:p w:rsidR="00241DC1" w:rsidRPr="00D65572" w:rsidRDefault="00D65572" w:rsidP="00D65572">
      <w:pPr>
        <w:pStyle w:val="ABUeberschrift2JMF"/>
        <w:rPr>
          <w:rFonts w:ascii="Times New Roman" w:hAnsi="Times New Roman"/>
          <w:sz w:val="32"/>
        </w:rPr>
      </w:pPr>
      <w:r w:rsidRPr="00D65572">
        <w:rPr>
          <w:rFonts w:ascii="Times New Roman" w:hAnsi="Times New Roman"/>
          <w:sz w:val="32"/>
        </w:rPr>
        <w:t>________________________________________________________________________________________________________________________________________________________________________________________________________________________________</w:t>
      </w:r>
      <w:r w:rsidR="00C63F3D">
        <w:rPr>
          <w:rFonts w:ascii="Times New Roman" w:hAnsi="Times New Roman"/>
          <w:sz w:val="32"/>
        </w:rPr>
        <w:t>________________________________________________________</w:t>
      </w:r>
    </w:p>
    <w:sectPr w:rsidR="00241DC1" w:rsidRPr="00D65572" w:rsidSect="003D505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/>
      <w:pgMar w:top="1417" w:right="1417" w:bottom="1134" w:left="1417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5572" w:rsidRDefault="00D65572" w:rsidP="007B3A05">
      <w:pPr>
        <w:spacing w:line="240" w:lineRule="auto"/>
      </w:pPr>
      <w:r>
        <w:separator/>
      </w:r>
    </w:p>
  </w:endnote>
  <w:endnote w:type="continuationSeparator" w:id="0">
    <w:p w:rsidR="00D65572" w:rsidRDefault="00D65572" w:rsidP="007B3A0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re Baskerville">
    <w:altName w:val="Times New Roman"/>
    <w:panose1 w:val="02000000000000000000"/>
    <w:charset w:val="00"/>
    <w:family w:val="modern"/>
    <w:notTrueType/>
    <w:pitch w:val="variable"/>
    <w:sig w:usb0="A00000BF" w:usb1="5000005B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51BD" w:rsidRDefault="004A51B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0ECB" w:rsidRPr="0011606E" w:rsidRDefault="003D5052" w:rsidP="00D70243">
    <w:pPr>
      <w:kinsoku w:val="0"/>
      <w:overflowPunct w:val="0"/>
      <w:jc w:val="both"/>
      <w:textAlignment w:val="baseline"/>
      <w:rPr>
        <w:rFonts w:asciiTheme="majorHAnsi" w:eastAsia="Calibri" w:hAnsiTheme="majorHAnsi"/>
        <w:color w:val="000000" w:themeColor="text1"/>
        <w:kern w:val="24"/>
        <w:sz w:val="18"/>
        <w:szCs w:val="18"/>
      </w:rPr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57FEC110" wp14:editId="18AF7DC9">
              <wp:simplePos x="0" y="0"/>
              <wp:positionH relativeFrom="column">
                <wp:posOffset>6185145</wp:posOffset>
              </wp:positionH>
              <wp:positionV relativeFrom="paragraph">
                <wp:posOffset>156161</wp:posOffset>
              </wp:positionV>
              <wp:extent cx="415159" cy="375745"/>
              <wp:effectExtent l="0" t="0" r="4445" b="5715"/>
              <wp:wrapNone/>
              <wp:docPr id="14" name="Textfeld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15159" cy="37574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:rsidR="003D5052" w:rsidRPr="003D5052" w:rsidRDefault="003D5052" w:rsidP="003D5052">
                          <w:pPr>
                            <w:rPr>
                              <w:rFonts w:ascii="Baskerville Old Face" w:hAnsi="Baskerville Old Face"/>
                              <w:sz w:val="22"/>
                              <w:szCs w:val="22"/>
                            </w:rPr>
                          </w:pPr>
                          <w:r w:rsidRPr="003D5052">
                            <w:rPr>
                              <w:rFonts w:ascii="Baskerville Old Face" w:hAnsi="Baskerville Old Face"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3D5052">
                            <w:rPr>
                              <w:rFonts w:ascii="Baskerville Old Face" w:hAnsi="Baskerville Old Face"/>
                              <w:sz w:val="22"/>
                              <w:szCs w:val="22"/>
                            </w:rPr>
                            <w:instrText>PAGE   \* MERGEFORMAT</w:instrText>
                          </w:r>
                          <w:r w:rsidRPr="003D5052">
                            <w:rPr>
                              <w:rFonts w:ascii="Baskerville Old Face" w:hAnsi="Baskerville Old Face"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4A51BD">
                            <w:rPr>
                              <w:rFonts w:ascii="Baskerville Old Face" w:hAnsi="Baskerville Old Face"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3D5052">
                            <w:rPr>
                              <w:rFonts w:ascii="Baskerville Old Face" w:hAnsi="Baskerville Old Face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FEC110" id="_x0000_t202" coordsize="21600,21600" o:spt="202" path="m,l,21600r21600,l21600,xe">
              <v:stroke joinstyle="miter"/>
              <v:path gradientshapeok="t" o:connecttype="rect"/>
            </v:shapetype>
            <v:shape id="Textfeld 14" o:spid="_x0000_s1026" type="#_x0000_t202" style="position:absolute;left:0;text-align:left;margin-left:487pt;margin-top:12.3pt;width:32.7pt;height:29.6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" fillcolor="white [3201]" stroked="f" strokeweight=".5pt">
              <v:textbox>
                <w:txbxContent>
                  <w:p w:rsidR="003D5052" w:rsidRPr="003D5052" w:rsidRDefault="003D5052" w:rsidP="003D5052">
                    <w:pPr>
                      <w:rPr>
                        <w:rFonts w:ascii="Baskerville Old Face" w:hAnsi="Baskerville Old Face"/>
                        <w:sz w:val="22"/>
                        <w:szCs w:val="22"/>
                      </w:rPr>
                    </w:pPr>
                    <w:r w:rsidRPr="003D5052">
                      <w:rPr>
                        <w:rFonts w:ascii="Baskerville Old Face" w:hAnsi="Baskerville Old Face"/>
                        <w:sz w:val="22"/>
                        <w:szCs w:val="22"/>
                      </w:rPr>
                      <w:fldChar w:fldCharType="begin"/>
                    </w:r>
                    <w:r w:rsidRPr="003D5052">
                      <w:rPr>
                        <w:rFonts w:ascii="Baskerville Old Face" w:hAnsi="Baskerville Old Face"/>
                        <w:sz w:val="22"/>
                        <w:szCs w:val="22"/>
                      </w:rPr>
                      <w:instrText>PAGE   \* MERGEFORMAT</w:instrText>
                    </w:r>
                    <w:r w:rsidRPr="003D5052">
                      <w:rPr>
                        <w:rFonts w:ascii="Baskerville Old Face" w:hAnsi="Baskerville Old Face"/>
                        <w:sz w:val="22"/>
                        <w:szCs w:val="22"/>
                      </w:rPr>
                      <w:fldChar w:fldCharType="separate"/>
                    </w:r>
                    <w:r w:rsidR="004A51BD">
                      <w:rPr>
                        <w:rFonts w:ascii="Baskerville Old Face" w:hAnsi="Baskerville Old Face"/>
                        <w:noProof/>
                        <w:sz w:val="22"/>
                        <w:szCs w:val="22"/>
                      </w:rPr>
                      <w:t>1</w:t>
                    </w:r>
                    <w:r w:rsidRPr="003D5052">
                      <w:rPr>
                        <w:rFonts w:ascii="Baskerville Old Face" w:hAnsi="Baskerville Old Face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:rsidR="008D0ECB" w:rsidRPr="001F28B6" w:rsidRDefault="003D5052" w:rsidP="003D5052">
    <w:pPr>
      <w:pStyle w:val="ABFusszeileJMF"/>
    </w:pPr>
    <w:r w:rsidRPr="001F28B6">
      <w:rPr>
        <w:lang w:eastAsia="de-DE"/>
      </w:rPr>
      <mc:AlternateContent>
        <mc:Choice Requires="wps">
          <w:drawing>
            <wp:anchor distT="0" distB="0" distL="114300" distR="114300" simplePos="0" relativeHeight="251671552" behindDoc="0" locked="1" layoutInCell="1" allowOverlap="1" wp14:anchorId="6032A5D1" wp14:editId="07D11D76">
              <wp:simplePos x="0" y="0"/>
              <wp:positionH relativeFrom="margin">
                <wp:posOffset>-315595</wp:posOffset>
              </wp:positionH>
              <wp:positionV relativeFrom="page">
                <wp:posOffset>10001250</wp:posOffset>
              </wp:positionV>
              <wp:extent cx="6371590" cy="0"/>
              <wp:effectExtent l="0" t="0" r="29210" b="19050"/>
              <wp:wrapNone/>
              <wp:docPr id="15" name="Gerader Verbinde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7159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1184945" id="Gerader Verbinder 2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-24.85pt,787.5pt" to="476.85pt,78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" strokecolor="black [3213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1F28B6">
      <w:rPr>
        <w:lang w:eastAsia="de-DE"/>
      </w:rPr>
      <w:drawing>
        <wp:anchor distT="0" distB="0" distL="114300" distR="114300" simplePos="0" relativeHeight="251670528" behindDoc="0" locked="1" layoutInCell="1" allowOverlap="1" wp14:anchorId="12D572B8" wp14:editId="1E928106">
          <wp:simplePos x="0" y="0"/>
          <wp:positionH relativeFrom="margin">
            <wp:posOffset>37465</wp:posOffset>
          </wp:positionH>
          <wp:positionV relativeFrom="bottomMargin">
            <wp:posOffset>220980</wp:posOffset>
          </wp:positionV>
          <wp:extent cx="852805" cy="298450"/>
          <wp:effectExtent l="0" t="0" r="4445" b="6350"/>
          <wp:wrapSquare wrapText="bothSides"/>
          <wp:docPr id="16" name="Grafik 5" descr="Ein Bild, das Symbol, Kreis, Screenshot, Grafiken enthält.&#10;&#10;Automatisch generierte Beschreibung">
            <a:extLst xmlns:a="http://schemas.openxmlformats.org/drawingml/2006/main">
              <a:ext uri="{FF2B5EF4-FFF2-40B4-BE49-F238E27FC236}">
                <a16:creationId xmlns:a16="http://schemas.microsoft.com/office/drawing/2014/main" id="{1E023FDD-C498-4776-A3A5-7177B5A49B7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2579193" name="Grafik 5" descr="Ein Bild, das Symbol, Kreis, Screenshot, Grafiken enthält.&#10;&#10;Automatisch generierte Beschreibung">
                    <a:extLst>
                      <a:ext uri="{FF2B5EF4-FFF2-40B4-BE49-F238E27FC236}">
                        <a16:creationId xmlns:a16="http://schemas.microsoft.com/office/drawing/2014/main" id="{1E023FDD-C498-4776-A3A5-7177B5A49B7E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52805" cy="298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F28B6">
      <w:t xml:space="preserve">Dieser Text steht, wo nicht anders angegeben, unter der </w:t>
    </w:r>
    <w:hyperlink r:id="rId2" w:history="1">
      <w:r w:rsidRPr="001F28B6">
        <w:t>CC BY-SA 4.0-Lizenz</w:t>
      </w:r>
    </w:hyperlink>
    <w:r w:rsidR="00C63F3D">
      <w:t xml:space="preserve">. Die </w:t>
    </w:r>
    <w:r w:rsidRPr="001F28B6">
      <w:t>Name</w:t>
    </w:r>
    <w:r w:rsidR="00C63F3D">
      <w:t>n der Urheber*innen</w:t>
    </w:r>
    <w:r w:rsidRPr="001F28B6">
      <w:t xml:space="preserve"> soll</w:t>
    </w:r>
    <w:r w:rsidR="00C63F3D">
      <w:t>en</w:t>
    </w:r>
    <w:r w:rsidRPr="001F28B6">
      <w:t xml:space="preserve"> bei einer Weiterverwendung wie folgt gena</w:t>
    </w:r>
    <w:r w:rsidR="00C63F3D">
      <w:t xml:space="preserve">nnt werden: Henning Gutfleisch und Sophie Schmdt, </w:t>
    </w:r>
    <w:hyperlink r:id="rId3" w:history="1">
      <w:r w:rsidRPr="001F28B6">
        <w:t>Jüdisches Museum Frankfurt</w:t>
      </w:r>
    </w:hyperlink>
    <w:r w:rsidRPr="001F28B6">
      <w:t xml:space="preserve">.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7783" w:rsidRPr="00E74F4E" w:rsidRDefault="003D5052" w:rsidP="00E74F4E">
    <w:pPr>
      <w:pStyle w:val="ABFusszeileJMF"/>
    </w:pPr>
    <w:r>
      <w:rPr>
        <w:lang w:eastAsia="de-DE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D383639" wp14:editId="1FE5F2E2">
              <wp:simplePos x="0" y="0"/>
              <wp:positionH relativeFrom="column">
                <wp:posOffset>6151147</wp:posOffset>
              </wp:positionH>
              <wp:positionV relativeFrom="paragraph">
                <wp:posOffset>-140677</wp:posOffset>
              </wp:positionV>
              <wp:extent cx="415159" cy="375745"/>
              <wp:effectExtent l="0" t="0" r="23495" b="24765"/>
              <wp:wrapNone/>
              <wp:docPr id="1" name="Textfel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15159" cy="37574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:rsidR="003D5052" w:rsidRDefault="003D5052" w:rsidP="003D5052"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383639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7" type="#_x0000_t202" style="position:absolute;left:0;text-align:left;margin-left:484.35pt;margin-top:-11.1pt;width:32.7pt;height:29.6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" fillcolor="white [3201]" strokeweight=".5pt">
              <v:textbox>
                <w:txbxContent>
                  <w:p w:rsidR="003D5052" w:rsidRDefault="003D5052" w:rsidP="003D5052"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E74F4E" w:rsidRPr="00E74F4E">
      <w:rPr>
        <w:lang w:eastAsia="de-DE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9857E7A" wp14:editId="73EC87EF">
              <wp:simplePos x="0" y="0"/>
              <wp:positionH relativeFrom="margin">
                <wp:posOffset>-306705</wp:posOffset>
              </wp:positionH>
              <wp:positionV relativeFrom="paragraph">
                <wp:posOffset>-243277</wp:posOffset>
              </wp:positionV>
              <wp:extent cx="6372225" cy="0"/>
              <wp:effectExtent l="0" t="0" r="0" b="0"/>
              <wp:wrapNone/>
              <wp:docPr id="204794137" name="Gerader Verbinde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7222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2F080D5" id="Gerader Verbinder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24.15pt,-19.15pt" to="477.6pt,-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" strokecolor="black [3213]" strokeweight=".5pt">
              <v:stroke joinstyle="miter"/>
              <w10:wrap anchorx="margin"/>
            </v:line>
          </w:pict>
        </mc:Fallback>
      </mc:AlternateContent>
    </w:r>
    <w:r w:rsidR="000C7E98" w:rsidRPr="00E74F4E">
      <w:rPr>
        <w:lang w:eastAsia="de-DE"/>
      </w:rPr>
      <w:drawing>
        <wp:anchor distT="0" distB="0" distL="114300" distR="114300" simplePos="0" relativeHeight="251664384" behindDoc="0" locked="1" layoutInCell="1" allowOverlap="1" wp14:anchorId="01A78E0F" wp14:editId="03731BDB">
          <wp:simplePos x="0" y="0"/>
          <wp:positionH relativeFrom="margin">
            <wp:posOffset>-277495</wp:posOffset>
          </wp:positionH>
          <wp:positionV relativeFrom="page">
            <wp:posOffset>10165080</wp:posOffset>
          </wp:positionV>
          <wp:extent cx="853440" cy="299720"/>
          <wp:effectExtent l="0" t="0" r="3810" b="5080"/>
          <wp:wrapSquare wrapText="bothSides"/>
          <wp:docPr id="10" name="Grafik 5" descr="Ein Bild, das Symbol, Kreis, Screenshot, Grafiken enthält.&#10;&#10;Automatisch generierte Beschreibung">
            <a:extLst xmlns:a="http://schemas.openxmlformats.org/drawingml/2006/main">
              <a:ext uri="{FF2B5EF4-FFF2-40B4-BE49-F238E27FC236}">
                <a16:creationId xmlns:a16="http://schemas.microsoft.com/office/drawing/2014/main" id="{1E023FDD-C498-4776-A3A5-7177B5A49B7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2579193" name="Grafik 5" descr="Ein Bild, das Symbol, Kreis, Screenshot, Grafiken enthält.&#10;&#10;Automatisch generierte Beschreibung">
                    <a:extLst>
                      <a:ext uri="{FF2B5EF4-FFF2-40B4-BE49-F238E27FC236}">
                        <a16:creationId xmlns:a16="http://schemas.microsoft.com/office/drawing/2014/main" id="{1E023FDD-C498-4776-A3A5-7177B5A49B7E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53440" cy="2997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44B3C" w:rsidRPr="00E74F4E">
      <w:t xml:space="preserve">Dieser Text steht, wo nicht anders angegeben, unter der </w:t>
    </w:r>
    <w:hyperlink r:id="rId2" w:history="1">
      <w:r w:rsidR="00944B3C" w:rsidRPr="00E74F4E">
        <w:rPr>
          <w:rStyle w:val="Hyperlink"/>
          <w:color w:val="auto"/>
          <w:u w:val="none"/>
        </w:rPr>
        <w:t>CC BY-SA 4.0-Lizenz</w:t>
      </w:r>
    </w:hyperlink>
    <w:r w:rsidR="00944B3C" w:rsidRPr="00E74F4E">
      <w:t xml:space="preserve">. Der Name des Urhebers soll bei einer Weiterverwendung wie folgt genannt werden: </w:t>
    </w:r>
    <w:r w:rsidR="00B71A1D" w:rsidRPr="00E74F4E">
      <w:t xml:space="preserve">Henning Gutfleisch, </w:t>
    </w:r>
    <w:hyperlink r:id="rId3" w:history="1">
      <w:r w:rsidR="00944B3C" w:rsidRPr="00E74F4E">
        <w:rPr>
          <w:rStyle w:val="Hyperlink"/>
          <w:color w:val="auto"/>
          <w:u w:val="none"/>
        </w:rPr>
        <w:t>Jüdisches Museum Frankfurt</w:t>
      </w:r>
    </w:hyperlink>
    <w:r w:rsidR="00944B3C" w:rsidRPr="00E74F4E">
      <w:t>.</w:t>
    </w:r>
    <w:r w:rsidR="00E806CB" w:rsidRPr="00E74F4E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5572" w:rsidRDefault="00D65572" w:rsidP="007B3A05">
      <w:pPr>
        <w:spacing w:line="240" w:lineRule="auto"/>
      </w:pPr>
      <w:r>
        <w:separator/>
      </w:r>
    </w:p>
  </w:footnote>
  <w:footnote w:type="continuationSeparator" w:id="0">
    <w:p w:rsidR="00D65572" w:rsidRDefault="00D65572" w:rsidP="007B3A0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51BD" w:rsidRDefault="004A51B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5572" w:rsidRPr="00D65572" w:rsidRDefault="00D65572" w:rsidP="00D65572">
    <w:pPr>
      <w:pStyle w:val="Kopfzeile"/>
      <w:rPr>
        <w:rFonts w:ascii="Libre Baskerville" w:hAnsi="Libre Baskerville"/>
        <w:b/>
        <w:bCs/>
        <w:sz w:val="22"/>
      </w:rPr>
    </w:pPr>
    <w:r w:rsidRPr="00D65572">
      <w:rPr>
        <w:rFonts w:ascii="Libre Baskerville" w:hAnsi="Libre Baskerville"/>
        <w:b/>
        <w:bCs/>
        <w:sz w:val="14"/>
      </w:rPr>
      <w:t>Modul: Der Börneplatz – Gegenwart &amp; Geschichte</w:t>
    </w:r>
    <w:r>
      <w:rPr>
        <w:rFonts w:ascii="Libre Baskerville" w:hAnsi="Libre Baskerville"/>
        <w:b/>
        <w:bCs/>
        <w:sz w:val="14"/>
      </w:rPr>
      <w:tab/>
    </w:r>
    <w:r>
      <w:rPr>
        <w:rFonts w:ascii="Libre Baskerville" w:hAnsi="Libre Baskerville"/>
        <w:b/>
        <w:bCs/>
        <w:sz w:val="14"/>
      </w:rPr>
      <w:tab/>
    </w:r>
    <w:r w:rsidRPr="00D65572">
      <w:rPr>
        <w:rFonts w:ascii="Libre Baskerville" w:hAnsi="Libre Baskerville"/>
        <w:b/>
        <w:bCs/>
        <w:sz w:val="22"/>
      </w:rPr>
      <w:t>AB</w:t>
    </w:r>
    <w:r w:rsidR="003B6E95">
      <w:rPr>
        <w:rFonts w:ascii="Libre Baskerville" w:hAnsi="Libre Baskerville"/>
        <w:b/>
        <w:bCs/>
        <w:sz w:val="22"/>
      </w:rPr>
      <w:t xml:space="preserve"> 1</w:t>
    </w:r>
    <w:r w:rsidR="004A51BD">
      <w:rPr>
        <w:rFonts w:ascii="Libre Baskerville" w:hAnsi="Libre Baskerville"/>
        <w:b/>
        <w:bCs/>
        <w:sz w:val="22"/>
      </w:rPr>
      <w:t>d</w:t>
    </w:r>
    <w:bookmarkStart w:id="0" w:name="_GoBack"/>
    <w:bookmarkEnd w:id="0"/>
  </w:p>
  <w:p w:rsidR="003D5052" w:rsidRPr="00D65572" w:rsidRDefault="00D65572" w:rsidP="00D65572">
    <w:pPr>
      <w:pStyle w:val="Kopfzeile"/>
    </w:pPr>
    <w:r w:rsidRPr="00D65572">
      <w:rPr>
        <w:rFonts w:ascii="Libre Baskerville" w:hAnsi="Libre Baskerville"/>
        <w:b/>
        <w:bCs/>
        <w:sz w:val="14"/>
      </w:rPr>
      <w:t>Baustein 1: Die Gedenkstätte Neuer Börneplatz – eine Erkundung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1D99" w:rsidRPr="00996794" w:rsidRDefault="004C1D99" w:rsidP="005C6A26">
    <w:pPr>
      <w:pStyle w:val="ABKopfzeileJMF"/>
      <w:rPr>
        <w:rStyle w:val="ABKopfABJMF"/>
      </w:rPr>
    </w:pPr>
    <w:r w:rsidRPr="00737F71">
      <w:t>Offenbacher jüdische Geschichte im 20.Jahrhundert</w:t>
    </w:r>
    <w:r w:rsidRPr="005C6A26">
      <w:t xml:space="preserve"> </w:t>
    </w:r>
    <w:r w:rsidRPr="005C6A26">
      <w:tab/>
    </w:r>
    <w:r w:rsidRPr="005C6A26">
      <w:tab/>
    </w:r>
    <w:r w:rsidRPr="005C6A26">
      <w:tab/>
    </w:r>
    <w:r w:rsidR="00B71A1D" w:rsidRPr="005C6A26">
      <w:tab/>
    </w:r>
    <w:r w:rsidR="00B71A1D" w:rsidRPr="005C6A26">
      <w:tab/>
    </w:r>
    <w:r w:rsidR="00737F71">
      <w:tab/>
    </w:r>
    <w:r w:rsidR="00737F71">
      <w:tab/>
    </w:r>
    <w:r w:rsidR="00A30748" w:rsidRPr="00996794">
      <w:rPr>
        <w:rStyle w:val="ABKopfABJMF"/>
      </w:rPr>
      <w:t>A</w:t>
    </w:r>
    <w:r w:rsidR="009A5457" w:rsidRPr="009A5457">
      <w:rPr>
        <w:rStyle w:val="ABKopfABJMF"/>
        <w:spacing w:val="-20"/>
        <w:sz w:val="2"/>
      </w:rPr>
      <w:t> </w:t>
    </w:r>
    <w:r w:rsidRPr="00996794">
      <w:rPr>
        <w:rStyle w:val="ABKopfABJMF"/>
      </w:rPr>
      <w:t>B</w:t>
    </w:r>
    <w:r w:rsidR="00A30748" w:rsidRPr="00996794">
      <w:rPr>
        <w:rStyle w:val="ABKopfABJMF"/>
      </w:rPr>
      <w:t xml:space="preserve"> </w:t>
    </w:r>
    <w:r w:rsidRPr="00996794">
      <w:rPr>
        <w:rStyle w:val="ABKopfABJMF"/>
      </w:rPr>
      <w:t>1</w:t>
    </w:r>
  </w:p>
  <w:p w:rsidR="004C1D99" w:rsidRPr="009A5457" w:rsidRDefault="004C1D99" w:rsidP="005C6A26">
    <w:pPr>
      <w:pStyle w:val="ABKopfzeileJMF"/>
      <w:rPr>
        <w:rStyle w:val="ABKopfABJMF"/>
        <w:b w:val="0"/>
        <w:sz w:val="14"/>
        <w:szCs w:val="14"/>
      </w:rPr>
    </w:pPr>
    <w:r w:rsidRPr="005C6A26">
      <w:t>Baustein 2: Die Geschichte des Capitols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2776F4"/>
    <w:multiLevelType w:val="hybridMultilevel"/>
    <w:tmpl w:val="85021E8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B52A56"/>
    <w:multiLevelType w:val="hybridMultilevel"/>
    <w:tmpl w:val="C36215B0"/>
    <w:lvl w:ilvl="0" w:tplc="46A231F2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5572"/>
    <w:rsid w:val="000007F0"/>
    <w:rsid w:val="00021572"/>
    <w:rsid w:val="000400EB"/>
    <w:rsid w:val="000B1A71"/>
    <w:rsid w:val="000B5EB0"/>
    <w:rsid w:val="000C7E98"/>
    <w:rsid w:val="000F5EBE"/>
    <w:rsid w:val="00110C6B"/>
    <w:rsid w:val="00113B8C"/>
    <w:rsid w:val="00115BAA"/>
    <w:rsid w:val="0011606E"/>
    <w:rsid w:val="00163DD4"/>
    <w:rsid w:val="00173298"/>
    <w:rsid w:val="00175ED3"/>
    <w:rsid w:val="00182C00"/>
    <w:rsid w:val="00184743"/>
    <w:rsid w:val="001E26F5"/>
    <w:rsid w:val="001F28B6"/>
    <w:rsid w:val="002363A2"/>
    <w:rsid w:val="00241DC1"/>
    <w:rsid w:val="00243BD2"/>
    <w:rsid w:val="00245BE8"/>
    <w:rsid w:val="002558CF"/>
    <w:rsid w:val="00294225"/>
    <w:rsid w:val="002A4C6C"/>
    <w:rsid w:val="002C486D"/>
    <w:rsid w:val="00314002"/>
    <w:rsid w:val="00324A5B"/>
    <w:rsid w:val="00335954"/>
    <w:rsid w:val="00357783"/>
    <w:rsid w:val="003609BF"/>
    <w:rsid w:val="00362B09"/>
    <w:rsid w:val="003718E2"/>
    <w:rsid w:val="003A1909"/>
    <w:rsid w:val="003A3C06"/>
    <w:rsid w:val="003B6E95"/>
    <w:rsid w:val="003C0A3E"/>
    <w:rsid w:val="003D1BB0"/>
    <w:rsid w:val="003D5052"/>
    <w:rsid w:val="003E1F2F"/>
    <w:rsid w:val="003F0B94"/>
    <w:rsid w:val="004563A1"/>
    <w:rsid w:val="00480446"/>
    <w:rsid w:val="00493140"/>
    <w:rsid w:val="004A51BD"/>
    <w:rsid w:val="004B4496"/>
    <w:rsid w:val="004B5554"/>
    <w:rsid w:val="004C1D99"/>
    <w:rsid w:val="004D26BE"/>
    <w:rsid w:val="004D2BBD"/>
    <w:rsid w:val="004E35E4"/>
    <w:rsid w:val="00520CA4"/>
    <w:rsid w:val="0052497E"/>
    <w:rsid w:val="00541F5E"/>
    <w:rsid w:val="00555650"/>
    <w:rsid w:val="0057744A"/>
    <w:rsid w:val="005867A2"/>
    <w:rsid w:val="00597F3B"/>
    <w:rsid w:val="005C6A26"/>
    <w:rsid w:val="005C6CF0"/>
    <w:rsid w:val="005D781F"/>
    <w:rsid w:val="005F4512"/>
    <w:rsid w:val="00603EF7"/>
    <w:rsid w:val="006231C4"/>
    <w:rsid w:val="00630BD0"/>
    <w:rsid w:val="006B739B"/>
    <w:rsid w:val="006B7463"/>
    <w:rsid w:val="006C4EBA"/>
    <w:rsid w:val="006E675D"/>
    <w:rsid w:val="006F3671"/>
    <w:rsid w:val="00705ADD"/>
    <w:rsid w:val="00722A77"/>
    <w:rsid w:val="007269DC"/>
    <w:rsid w:val="0073211B"/>
    <w:rsid w:val="00737A65"/>
    <w:rsid w:val="00737F71"/>
    <w:rsid w:val="007410AB"/>
    <w:rsid w:val="0074256F"/>
    <w:rsid w:val="007875A0"/>
    <w:rsid w:val="007B3A05"/>
    <w:rsid w:val="007B5006"/>
    <w:rsid w:val="007B62D3"/>
    <w:rsid w:val="008500C5"/>
    <w:rsid w:val="00852DFD"/>
    <w:rsid w:val="00865E40"/>
    <w:rsid w:val="00881871"/>
    <w:rsid w:val="00897AD1"/>
    <w:rsid w:val="008A2075"/>
    <w:rsid w:val="008D0ECB"/>
    <w:rsid w:val="008F337E"/>
    <w:rsid w:val="00917DD1"/>
    <w:rsid w:val="009355D0"/>
    <w:rsid w:val="0094055B"/>
    <w:rsid w:val="00944293"/>
    <w:rsid w:val="00944B3C"/>
    <w:rsid w:val="009520BC"/>
    <w:rsid w:val="009667C3"/>
    <w:rsid w:val="00983504"/>
    <w:rsid w:val="00987058"/>
    <w:rsid w:val="00996794"/>
    <w:rsid w:val="009A49BD"/>
    <w:rsid w:val="009A5457"/>
    <w:rsid w:val="009D4648"/>
    <w:rsid w:val="009F4FAC"/>
    <w:rsid w:val="00A046A4"/>
    <w:rsid w:val="00A30748"/>
    <w:rsid w:val="00A36B8A"/>
    <w:rsid w:val="00A80CBD"/>
    <w:rsid w:val="00A97F52"/>
    <w:rsid w:val="00AA79CC"/>
    <w:rsid w:val="00AB05AA"/>
    <w:rsid w:val="00AB4E25"/>
    <w:rsid w:val="00AC4AD7"/>
    <w:rsid w:val="00AD1877"/>
    <w:rsid w:val="00AE720D"/>
    <w:rsid w:val="00B202B4"/>
    <w:rsid w:val="00B23A7D"/>
    <w:rsid w:val="00B2451C"/>
    <w:rsid w:val="00B46C26"/>
    <w:rsid w:val="00B50E5D"/>
    <w:rsid w:val="00B557BB"/>
    <w:rsid w:val="00B60842"/>
    <w:rsid w:val="00B71A1D"/>
    <w:rsid w:val="00B71F0C"/>
    <w:rsid w:val="00B82AA7"/>
    <w:rsid w:val="00BA5736"/>
    <w:rsid w:val="00BB2780"/>
    <w:rsid w:val="00BB6A10"/>
    <w:rsid w:val="00BC23B2"/>
    <w:rsid w:val="00BD2C0E"/>
    <w:rsid w:val="00C1646C"/>
    <w:rsid w:val="00C37DF9"/>
    <w:rsid w:val="00C432B0"/>
    <w:rsid w:val="00C53E86"/>
    <w:rsid w:val="00C63F3D"/>
    <w:rsid w:val="00C64F1A"/>
    <w:rsid w:val="00C703BF"/>
    <w:rsid w:val="00CA3C3F"/>
    <w:rsid w:val="00CA5B30"/>
    <w:rsid w:val="00CE463C"/>
    <w:rsid w:val="00CF1ABE"/>
    <w:rsid w:val="00D327D3"/>
    <w:rsid w:val="00D44BB4"/>
    <w:rsid w:val="00D53A5C"/>
    <w:rsid w:val="00D64116"/>
    <w:rsid w:val="00D65572"/>
    <w:rsid w:val="00D70243"/>
    <w:rsid w:val="00D8765E"/>
    <w:rsid w:val="00D87881"/>
    <w:rsid w:val="00DB3ED7"/>
    <w:rsid w:val="00DE28F5"/>
    <w:rsid w:val="00E30508"/>
    <w:rsid w:val="00E74F4E"/>
    <w:rsid w:val="00E806CB"/>
    <w:rsid w:val="00EA104C"/>
    <w:rsid w:val="00EC13A6"/>
    <w:rsid w:val="00ED3F34"/>
    <w:rsid w:val="00ED78B9"/>
    <w:rsid w:val="00EE49AE"/>
    <w:rsid w:val="00EE505C"/>
    <w:rsid w:val="00F063F0"/>
    <w:rsid w:val="00F260C9"/>
    <w:rsid w:val="00F77AB5"/>
    <w:rsid w:val="00FA4195"/>
    <w:rsid w:val="00FD4C44"/>
    <w:rsid w:val="00FE2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B7D8E4"/>
  <w15:chartTrackingRefBased/>
  <w15:docId w15:val="{64642271-8653-4593-9B56-8A77F2885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11606E"/>
    <w:pPr>
      <w:spacing w:after="0" w:line="360" w:lineRule="auto"/>
    </w:pPr>
    <w:rPr>
      <w:rFonts w:ascii="Times New Roman" w:hAnsi="Times New Roman" w:cs="Times New Roman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7B3A0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7B3A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7B3A0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7B3A0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7B3A0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7B3A0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7B3A0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7B3A0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7B3A0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7B3A0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7B3A0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7B3A0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7B3A05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7B3A05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7B3A05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7B3A05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7B3A05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7B3A05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7B3A0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B3A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7B3A0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7B3A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7B3A0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7B3A05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7B3A05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7B3A05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B3A0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7B3A05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7B3A05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7B3A05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B3A05"/>
  </w:style>
  <w:style w:type="paragraph" w:styleId="Fuzeile">
    <w:name w:val="footer"/>
    <w:basedOn w:val="Standard"/>
    <w:link w:val="FuzeileZchn"/>
    <w:uiPriority w:val="99"/>
    <w:unhideWhenUsed/>
    <w:rsid w:val="007B3A05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B3A05"/>
  </w:style>
  <w:style w:type="character" w:styleId="Hyperlink">
    <w:name w:val="Hyperlink"/>
    <w:basedOn w:val="Absatz-Standardschriftart"/>
    <w:uiPriority w:val="99"/>
    <w:unhideWhenUsed/>
    <w:rsid w:val="007B3A05"/>
    <w:rPr>
      <w:color w:val="467886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7B3A05"/>
    <w:rPr>
      <w:color w:val="96607D" w:themeColor="followed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324A5B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6B73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unhideWhenUsed/>
    <w:rsid w:val="00AE720D"/>
    <w:pPr>
      <w:spacing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AE720D"/>
    <w:rPr>
      <w:rFonts w:ascii="Times New Roman" w:hAnsi="Times New Roman" w:cs="Times New Roman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AE720D"/>
    <w:rPr>
      <w:vertAlign w:val="superscrip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E720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AE720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AE720D"/>
    <w:rPr>
      <w:rFonts w:ascii="Times New Roman" w:hAnsi="Times New Roman" w:cs="Times New Roman"/>
      <w:sz w:val="20"/>
      <w:szCs w:val="20"/>
    </w:rPr>
  </w:style>
  <w:style w:type="character" w:styleId="Zeilennummer">
    <w:name w:val="line number"/>
    <w:basedOn w:val="Absatz-Standardschriftart"/>
    <w:uiPriority w:val="99"/>
    <w:semiHidden/>
    <w:unhideWhenUsed/>
    <w:rsid w:val="009D4648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97F5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97F52"/>
    <w:rPr>
      <w:rFonts w:ascii="Times New Roman" w:hAnsi="Times New Roman" w:cs="Times New Roman"/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97F5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97F52"/>
    <w:rPr>
      <w:rFonts w:ascii="Segoe UI" w:hAnsi="Segoe UI" w:cs="Segoe UI"/>
      <w:sz w:val="18"/>
      <w:szCs w:val="18"/>
    </w:rPr>
  </w:style>
  <w:style w:type="paragraph" w:customStyle="1" w:styleId="NameDatumJMF">
    <w:name w:val="Name Datum JMF"/>
    <w:basedOn w:val="Kopfzeile"/>
    <w:autoRedefine/>
    <w:qFormat/>
    <w:rsid w:val="00CF1ABE"/>
    <w:rPr>
      <w:rFonts w:asciiTheme="majorHAnsi" w:hAnsiTheme="majorHAnsi"/>
    </w:rPr>
  </w:style>
  <w:style w:type="paragraph" w:customStyle="1" w:styleId="ABKopfzeileJMF">
    <w:name w:val="AB Kopfzeile JMF"/>
    <w:basedOn w:val="Standard"/>
    <w:link w:val="ABKopfzeileJMFZchn"/>
    <w:qFormat/>
    <w:rsid w:val="002558CF"/>
    <w:pPr>
      <w:suppressLineNumbers/>
      <w:spacing w:line="276" w:lineRule="auto"/>
      <w:jc w:val="both"/>
    </w:pPr>
    <w:rPr>
      <w:rFonts w:ascii="Libre Baskerville" w:hAnsi="Libre Baskerville"/>
      <w:b/>
      <w:bCs/>
      <w:sz w:val="14"/>
    </w:rPr>
  </w:style>
  <w:style w:type="paragraph" w:customStyle="1" w:styleId="Test">
    <w:name w:val="Test"/>
    <w:basedOn w:val="ABKopfzeileJMF"/>
    <w:qFormat/>
    <w:rsid w:val="00C703BF"/>
  </w:style>
  <w:style w:type="character" w:customStyle="1" w:styleId="ABKopfzeileJMFZchn">
    <w:name w:val="AB Kopfzeile JMF Zchn"/>
    <w:basedOn w:val="Absatz-Standardschriftart"/>
    <w:link w:val="ABKopfzeileJMF"/>
    <w:rsid w:val="002558CF"/>
    <w:rPr>
      <w:rFonts w:ascii="Libre Baskerville" w:hAnsi="Libre Baskerville" w:cs="Times New Roman"/>
      <w:b/>
      <w:bCs/>
      <w:sz w:val="14"/>
    </w:rPr>
  </w:style>
  <w:style w:type="paragraph" w:customStyle="1" w:styleId="ABFliesstextJMF">
    <w:name w:val="AB Fliesstext JMF"/>
    <w:basedOn w:val="Standard"/>
    <w:qFormat/>
    <w:rsid w:val="00897AD1"/>
    <w:pPr>
      <w:spacing w:after="120" w:line="312" w:lineRule="auto"/>
      <w:jc w:val="both"/>
    </w:pPr>
    <w:rPr>
      <w:rFonts w:ascii="Libre Baskerville" w:hAnsi="Libre Baskerville"/>
      <w:sz w:val="22"/>
      <w:szCs w:val="22"/>
    </w:rPr>
  </w:style>
  <w:style w:type="paragraph" w:customStyle="1" w:styleId="ABUeberschrift2JMF">
    <w:name w:val="AB Ueberschrift 2 JMF"/>
    <w:basedOn w:val="ABFliesstextJMF"/>
    <w:autoRedefine/>
    <w:qFormat/>
    <w:rsid w:val="00C63F3D"/>
    <w:pPr>
      <w:spacing w:before="240" w:line="276" w:lineRule="auto"/>
      <w:jc w:val="left"/>
    </w:pPr>
  </w:style>
  <w:style w:type="paragraph" w:customStyle="1" w:styleId="ABUeberschrift1JMF">
    <w:name w:val="AB Ueberschrift1 JMF"/>
    <w:basedOn w:val="ABFliesstextJMF"/>
    <w:qFormat/>
    <w:rsid w:val="002558CF"/>
    <w:pPr>
      <w:spacing w:before="400" w:after="240" w:line="240" w:lineRule="auto"/>
    </w:pPr>
    <w:rPr>
      <w:b/>
      <w:szCs w:val="32"/>
    </w:rPr>
  </w:style>
  <w:style w:type="paragraph" w:customStyle="1" w:styleId="ABQuelleJMF">
    <w:name w:val="AB Quelle JMF"/>
    <w:basedOn w:val="ABFliesstextJMF"/>
    <w:qFormat/>
    <w:rsid w:val="00A046A4"/>
    <w:pPr>
      <w:spacing w:after="480" w:line="276" w:lineRule="auto"/>
    </w:pPr>
    <w:rPr>
      <w:sz w:val="14"/>
    </w:rPr>
  </w:style>
  <w:style w:type="paragraph" w:customStyle="1" w:styleId="ABArbeitsauftragJMF">
    <w:name w:val="AB Arbeitsauftrag JMF"/>
    <w:basedOn w:val="ABFliesstextJMF"/>
    <w:qFormat/>
    <w:rsid w:val="00BC23B2"/>
    <w:pPr>
      <w:spacing w:after="60" w:line="240" w:lineRule="auto"/>
      <w:outlineLvl w:val="0"/>
    </w:pPr>
  </w:style>
  <w:style w:type="paragraph" w:customStyle="1" w:styleId="ABFussnoteJMF">
    <w:name w:val="AB Fussnote JMF"/>
    <w:basedOn w:val="ABFliesstextJMF"/>
    <w:qFormat/>
    <w:rsid w:val="00E74F4E"/>
    <w:pPr>
      <w:spacing w:line="240" w:lineRule="auto"/>
    </w:pPr>
    <w:rPr>
      <w:sz w:val="14"/>
    </w:rPr>
  </w:style>
  <w:style w:type="paragraph" w:customStyle="1" w:styleId="Formatvorlage1">
    <w:name w:val="Formatvorlage1"/>
    <w:basedOn w:val="ABFliesstextJMF"/>
    <w:qFormat/>
    <w:rsid w:val="00A046A4"/>
    <w:rPr>
      <w:noProof/>
      <w:sz w:val="14"/>
      <w:lang w:eastAsia="de-DE"/>
    </w:rPr>
  </w:style>
  <w:style w:type="paragraph" w:customStyle="1" w:styleId="ABFusszeileJMF">
    <w:name w:val="AB Fusszeile JMF"/>
    <w:basedOn w:val="ABFliesstextJMF"/>
    <w:qFormat/>
    <w:rsid w:val="001F28B6"/>
    <w:pPr>
      <w:spacing w:after="240" w:line="240" w:lineRule="auto"/>
    </w:pPr>
    <w:rPr>
      <w:noProof/>
      <w:sz w:val="10"/>
    </w:rPr>
  </w:style>
  <w:style w:type="character" w:customStyle="1" w:styleId="ABKopfABJMF">
    <w:name w:val="AB Kopf AB JMF"/>
    <w:basedOn w:val="Fett"/>
    <w:uiPriority w:val="1"/>
    <w:qFormat/>
    <w:rsid w:val="00996794"/>
    <w:rPr>
      <w:rFonts w:ascii="Libre Baskerville" w:hAnsi="Libre Baskerville"/>
      <w:b w:val="0"/>
      <w:bCs/>
      <w:sz w:val="22"/>
    </w:rPr>
  </w:style>
  <w:style w:type="character" w:styleId="Fett">
    <w:name w:val="Strong"/>
    <w:basedOn w:val="Absatz-Standardschriftart"/>
    <w:uiPriority w:val="22"/>
    <w:qFormat/>
    <w:rsid w:val="009967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juedischesmuseum.de/" TargetMode="External"/><Relationship Id="rId2" Type="http://schemas.openxmlformats.org/officeDocument/2006/relationships/hyperlink" Target="https://creativecommons.org/licenses/by-sa/4.0/legalcode" TargetMode="External"/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juedischesmuseum.de/" TargetMode="External"/><Relationship Id="rId2" Type="http://schemas.openxmlformats.org/officeDocument/2006/relationships/hyperlink" Target="https://creativecommons.org/licenses/by-sa/4.0/legalcode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Vorlage-Arbeitsblaetter1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E41EDD3E864E449D39C78B379F6C87" ma:contentTypeVersion="5" ma:contentTypeDescription="Create a new document." ma:contentTypeScope="" ma:versionID="ea6915769fdcfc5341ea849943bcf64b">
  <xsd:schema xmlns:xsd="http://www.w3.org/2001/XMLSchema" xmlns:xs="http://www.w3.org/2001/XMLSchema" xmlns:p="http://schemas.microsoft.com/office/2006/metadata/properties" xmlns:ns3="28ca407f-0d36-448a-a296-295af1c691d6" targetNamespace="http://schemas.microsoft.com/office/2006/metadata/properties" ma:root="true" ma:fieldsID="9232fc0acc1f461357390583f44af0c7" ns3:_="">
    <xsd:import namespace="28ca407f-0d36-448a-a296-295af1c691d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a407f-0d36-448a-a296-295af1c691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BC1153-18AE-4A96-8BCE-529E0F83FEB8}">
  <ds:schemaRefs>
    <ds:schemaRef ds:uri="28ca407f-0d36-448a-a296-295af1c691d6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770D13E-6E96-4806-8AD4-4B9E7A9087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D7D934-D334-4C2D-9F46-DF8B7DA9DE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ca407f-0d36-448a-a296-295af1c691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5F56E18-1B8A-4F0C-8ED4-31DBF9F85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Vorlage-Arbeitsblaetter1.dotx</Template>
  <TotalTime>0</TotalTime>
  <Pages>1</Pages>
  <Words>194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Schmidt, Sophie</dc:creator>
  <cp:keywords/>
  <dc:description/>
  <cp:lastModifiedBy>Schmidt, Sophie</cp:lastModifiedBy>
  <cp:revision>2</cp:revision>
  <cp:lastPrinted>2025-02-25T10:55:00Z</cp:lastPrinted>
  <dcterms:created xsi:type="dcterms:W3CDTF">2025-03-11T02:27:00Z</dcterms:created>
  <dcterms:modified xsi:type="dcterms:W3CDTF">2025-03-11T02:27:00Z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0x01010097E41EDD3E864E449D39C78B379F6C87</vt:lpwstr>
  </property>
</Properties>
</file>